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5AAFCD31" w:rsidR="00964276" w:rsidRPr="00443DD5" w:rsidRDefault="00AF107A" w:rsidP="00A72694">
      <w:pPr>
        <w:rPr>
          <w:rFonts w:asciiTheme="minorHAnsi" w:hAnsiTheme="minorHAnsi"/>
        </w:rPr>
      </w:pPr>
      <w:r>
        <w:rPr>
          <w:rFonts w:asciiTheme="minorHAnsi" w:hAnsiTheme="minorHAnsi"/>
        </w:rPr>
        <w:t>NTNU</w:t>
      </w:r>
    </w:p>
    <w:p w14:paraId="1C96A870" w14:textId="0692288F" w:rsidR="00964276" w:rsidRPr="00B665AE" w:rsidRDefault="00A72694" w:rsidP="00A72694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AF107A">
        <w:rPr>
          <w:rFonts w:asciiTheme="minorHAnsi" w:hAnsiTheme="minorHAnsi"/>
        </w:rPr>
        <w:t>Kristina Eek-Larsen</w:t>
      </w:r>
    </w:p>
    <w:p w14:paraId="09F030E5" w14:textId="77777777" w:rsidR="00B665AE" w:rsidRPr="00120C6C" w:rsidRDefault="00B665AE" w:rsidP="00A72694">
      <w:pPr>
        <w:rPr>
          <w:rFonts w:asciiTheme="minorHAnsi" w:hAnsiTheme="minorHAnsi" w:cs="Arial"/>
          <w:lang w:val="sv-SE"/>
        </w:rPr>
      </w:pPr>
    </w:p>
    <w:p w14:paraId="5E906B00" w14:textId="77777777" w:rsidR="00D7129D" w:rsidRPr="00120C6C" w:rsidRDefault="00D7129D" w:rsidP="00A72694">
      <w:pPr>
        <w:rPr>
          <w:rFonts w:asciiTheme="minorHAnsi" w:hAnsiTheme="minorHAnsi" w:cs="Arial"/>
          <w:lang w:val="sv-SE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0120C6C">
        <w:rPr>
          <w:rFonts w:asciiTheme="minorHAnsi" w:hAnsiTheme="minorHAnsi" w:cs="Arial"/>
          <w:lang w:val="sv-SE"/>
        </w:rPr>
        <w:t>[</w:t>
      </w:r>
      <w:r w:rsidR="00A72694" w:rsidRPr="00120C6C">
        <w:rPr>
          <w:rFonts w:asciiTheme="minorHAnsi" w:hAnsiTheme="minorHAnsi" w:cs="Arial"/>
          <w:highlight w:val="yellow"/>
          <w:lang w:val="sv-SE"/>
        </w:rPr>
        <w:t>Sted</w:t>
      </w:r>
      <w:r w:rsidRPr="00120C6C">
        <w:rPr>
          <w:rFonts w:asciiTheme="minorHAnsi" w:hAnsiTheme="minorHAnsi" w:cs="Arial"/>
          <w:lang w:val="sv-SE"/>
        </w:rPr>
        <w:t xml:space="preserve">, </w:t>
      </w:r>
      <w:r w:rsidRPr="00120C6C">
        <w:rPr>
          <w:rFonts w:asciiTheme="minorHAnsi" w:hAnsiTheme="minorHAnsi" w:cs="Arial"/>
          <w:highlight w:val="yellow"/>
          <w:lang w:val="sv-SE"/>
        </w:rPr>
        <w:t>dd.mm.åååå</w:t>
      </w:r>
      <w:r w:rsidR="00AA6279" w:rsidRPr="00120C6C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24C3CAD9" w14:textId="4990E600" w:rsidR="00D7129D" w:rsidRPr="00120C6C" w:rsidRDefault="00FF7C14" w:rsidP="00443DD5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 xml:space="preserve">Vi leverer med dette tilbud </w:t>
      </w:r>
      <w:r w:rsidR="00A72694" w:rsidRPr="00120C6C">
        <w:rPr>
          <w:rFonts w:asciiTheme="minorHAnsi" w:hAnsiTheme="minorHAnsi"/>
        </w:rPr>
        <w:t xml:space="preserve">i </w:t>
      </w:r>
      <w:r w:rsidR="00C678A6">
        <w:rPr>
          <w:rFonts w:asciiTheme="minorHAnsi" w:hAnsiTheme="minorHAnsi"/>
        </w:rPr>
        <w:t>anbudskonkurransen om</w:t>
      </w:r>
      <w:r w:rsidR="00F45760">
        <w:rPr>
          <w:rFonts w:asciiTheme="minorHAnsi" w:hAnsiTheme="minorHAnsi"/>
        </w:rPr>
        <w:t xml:space="preserve"> rammeavtale for tømrer og snekkerarbeid.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2943E95F" w14:textId="0D973FA8" w:rsidR="005F2F20" w:rsidRDefault="00C678A6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Følgende bekreftes av leverandør: </w:t>
      </w:r>
    </w:p>
    <w:p w14:paraId="7E71C60D" w14:textId="6DC7DF80" w:rsidR="00C678A6" w:rsidRDefault="00C678A6" w:rsidP="003A6B93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88"/>
        <w:gridCol w:w="1276"/>
      </w:tblGrid>
      <w:tr w:rsidR="00C678A6" w14:paraId="2738CA2E" w14:textId="77777777" w:rsidTr="0079413D">
        <w:trPr>
          <w:trHeight w:val="292"/>
        </w:trPr>
        <w:tc>
          <w:tcPr>
            <w:tcW w:w="8188" w:type="dxa"/>
          </w:tcPr>
          <w:p w14:paraId="2B7B314B" w14:textId="7DB2BE71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Uttalelse</w:t>
            </w:r>
          </w:p>
        </w:tc>
        <w:tc>
          <w:tcPr>
            <w:tcW w:w="1276" w:type="dxa"/>
          </w:tcPr>
          <w:p w14:paraId="301EC358" w14:textId="77777777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 w:rsidRPr="00E01E9D">
              <w:rPr>
                <w:rFonts w:asciiTheme="minorHAnsi" w:hAnsiTheme="minorHAnsi"/>
                <w:b/>
              </w:rPr>
              <w:t>Sett kryss</w:t>
            </w:r>
          </w:p>
        </w:tc>
      </w:tr>
      <w:tr w:rsidR="00C678A6" w14:paraId="1FD90F42" w14:textId="77777777" w:rsidTr="00C678A6">
        <w:trPr>
          <w:trHeight w:val="306"/>
        </w:trPr>
        <w:tc>
          <w:tcPr>
            <w:tcW w:w="8188" w:type="dxa"/>
          </w:tcPr>
          <w:p w14:paraId="26B2AF4E" w14:textId="77777777" w:rsidR="00C678A6" w:rsidRDefault="00C678A6" w:rsidP="00CC4BD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</w:rPr>
              <w:t>Det bekreftes at tilbudet vedstås frem til vedståelsesfristens utløp som oppgitt i konkurransegrunnlaget, evt. frem til kontraktssignering dersom det skjer før.</w:t>
            </w:r>
          </w:p>
          <w:p w14:paraId="4DD5F76C" w14:textId="13BF231C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122737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481BA69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11DEB7AB" w14:textId="77777777" w:rsidTr="00C678A6">
        <w:trPr>
          <w:trHeight w:val="292"/>
        </w:trPr>
        <w:tc>
          <w:tcPr>
            <w:tcW w:w="8188" w:type="dxa"/>
          </w:tcPr>
          <w:p w14:paraId="760F17FB" w14:textId="462B7F42" w:rsidR="00C678A6" w:rsidRDefault="00C678A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</w:t>
            </w:r>
            <w:r w:rsidR="005C3A96">
              <w:rPr>
                <w:rFonts w:asciiTheme="minorHAnsi" w:hAnsiTheme="minorHAnsi"/>
              </w:rPr>
              <w:t xml:space="preserve"> alle</w:t>
            </w:r>
            <w:r>
              <w:rPr>
                <w:rFonts w:asciiTheme="minorHAnsi" w:hAnsiTheme="minorHAnsi"/>
              </w:rPr>
              <w:t xml:space="preserve"> kvalifikasjonskravene er oppfylt</w:t>
            </w:r>
            <w:r w:rsidR="005C3A96">
              <w:rPr>
                <w:rFonts w:asciiTheme="minorHAnsi" w:hAnsiTheme="minorHAnsi"/>
              </w:rPr>
              <w:t xml:space="preserve"> og vil dokumenters på forespørsel.</w:t>
            </w:r>
          </w:p>
          <w:p w14:paraId="44197DD0" w14:textId="77777777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789515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0FC809C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304E7D5F" w14:textId="77777777" w:rsidTr="00C678A6">
        <w:trPr>
          <w:trHeight w:val="292"/>
        </w:trPr>
        <w:tc>
          <w:tcPr>
            <w:tcW w:w="8188" w:type="dxa"/>
          </w:tcPr>
          <w:p w14:paraId="7F5E772C" w14:textId="77777777" w:rsidR="00C678A6" w:rsidRPr="00120C6C" w:rsidRDefault="00C678A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 eventuelle avvik i tilbudet er oppgitt i vedlegg 3.</w:t>
            </w:r>
          </w:p>
          <w:p w14:paraId="5193B509" w14:textId="77777777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805976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A94FA2E" w14:textId="1BE9AE5A" w:rsidR="00C678A6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A96" w14:paraId="1332EBD9" w14:textId="77777777" w:rsidTr="00C678A6">
        <w:trPr>
          <w:trHeight w:val="292"/>
        </w:trPr>
        <w:tc>
          <w:tcPr>
            <w:tcW w:w="8188" w:type="dxa"/>
          </w:tcPr>
          <w:p w14:paraId="08651BAD" w14:textId="0164CDB0" w:rsidR="005C3A96" w:rsidRDefault="005C3A9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 tilbudet består av de elementer opplistet under konkurransegrunnlagets pkt. 7.</w:t>
            </w:r>
          </w:p>
        </w:tc>
        <w:sdt>
          <w:sdtPr>
            <w:rPr>
              <w:rFonts w:cs="Arial"/>
            </w:rPr>
            <w:id w:val="1000847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</w:tcPr>
              <w:p w14:paraId="29E361FD" w14:textId="1EE20521" w:rsidR="005C3A96" w:rsidRDefault="005C3A96" w:rsidP="00CC4BDC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046C9A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720B1" w14:textId="77777777" w:rsidR="00276D8D" w:rsidRDefault="00276D8D" w:rsidP="00D7129D">
      <w:r>
        <w:separator/>
      </w:r>
    </w:p>
  </w:endnote>
  <w:endnote w:type="continuationSeparator" w:id="0">
    <w:p w14:paraId="620F149B" w14:textId="77777777" w:rsidR="00276D8D" w:rsidRDefault="00276D8D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F852" w14:textId="77777777" w:rsidR="00276D8D" w:rsidRDefault="00276D8D" w:rsidP="00D7129D">
      <w:r>
        <w:separator/>
      </w:r>
    </w:p>
  </w:footnote>
  <w:footnote w:type="continuationSeparator" w:id="0">
    <w:p w14:paraId="4997124E" w14:textId="77777777" w:rsidR="00276D8D" w:rsidRDefault="00276D8D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83825B0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876711">
    <w:abstractNumId w:val="0"/>
  </w:num>
  <w:num w:numId="2" w16cid:durableId="1498423159">
    <w:abstractNumId w:val="2"/>
  </w:num>
  <w:num w:numId="3" w16cid:durableId="7567808">
    <w:abstractNumId w:val="3"/>
  </w:num>
  <w:num w:numId="4" w16cid:durableId="1386679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6C9A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25E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1E6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6D8D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3EC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3687"/>
    <w:rsid w:val="00325C6B"/>
    <w:rsid w:val="00327692"/>
    <w:rsid w:val="00327F47"/>
    <w:rsid w:val="00330294"/>
    <w:rsid w:val="00330E56"/>
    <w:rsid w:val="0033229C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0C73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3DD5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0E2E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3A96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5FA1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84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3BEA"/>
    <w:rsid w:val="008A40C3"/>
    <w:rsid w:val="008A52C5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07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A6"/>
    <w:rsid w:val="00C678E9"/>
    <w:rsid w:val="00C70185"/>
    <w:rsid w:val="00C70787"/>
    <w:rsid w:val="00C71306"/>
    <w:rsid w:val="00C7154F"/>
    <w:rsid w:val="00C721DC"/>
    <w:rsid w:val="00C72DBD"/>
    <w:rsid w:val="00C72DD2"/>
    <w:rsid w:val="00C7335A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2DA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5760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5A919A77-2953-4A2C-B335-D81EB3A7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122CF0565D494CADEDE48A6E40DAC4" ma:contentTypeVersion="3" ma:contentTypeDescription="Opprett et nytt dokument." ma:contentTypeScope="" ma:versionID="771e3eb6a26aec43ac46b7e96050f29d">
  <xsd:schema xmlns:xsd="http://www.w3.org/2001/XMLSchema" xmlns:xs="http://www.w3.org/2001/XMLSchema" xmlns:p="http://schemas.microsoft.com/office/2006/metadata/properties" xmlns:ns2="edc581be-1d42-4fa1-bc37-b0d3db754f86" targetNamespace="http://schemas.microsoft.com/office/2006/metadata/properties" ma:root="true" ma:fieldsID="3e9bac7c63d5b8432c5a1b42c856ca40" ns2:_="">
    <xsd:import namespace="edc581be-1d42-4fa1-bc37-b0d3db754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581be-1d42-4fa1-bc37-b0d3db754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EC1466-3C97-4C81-8895-09508A88E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49C840-E405-4A6C-81C1-371A934FDA4B}"/>
</file>

<file path=customXml/itemProps3.xml><?xml version="1.0" encoding="utf-8"?>
<ds:datastoreItem xmlns:ds="http://schemas.openxmlformats.org/officeDocument/2006/customXml" ds:itemID="{50B58692-872E-49B0-A704-00B06294EFBD}"/>
</file>

<file path=customXml/itemProps4.xml><?xml version="1.0" encoding="utf-8"?>
<ds:datastoreItem xmlns:ds="http://schemas.openxmlformats.org/officeDocument/2006/customXml" ds:itemID="{895BAA7C-71D1-405E-A3B0-9F3997BD06FA}"/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22</TotalTime>
  <Pages>1</Pages>
  <Words>204</Words>
  <Characters>1082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Kristina Eek-Larsen</cp:lastModifiedBy>
  <cp:revision>19</cp:revision>
  <dcterms:created xsi:type="dcterms:W3CDTF">2015-08-04T11:52:00Z</dcterms:created>
  <dcterms:modified xsi:type="dcterms:W3CDTF">2026-03-17T11:16:00Z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0x0101008B122CF0565D494CADEDE48A6E40DAC4</vt:lpwstr>
  </property>
</Properties>
</file>